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C796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C796A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C796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D916FF">
        <w:rPr>
          <w:b/>
          <w:noProof/>
          <w:sz w:val="24"/>
        </w:rPr>
        <w:t>1</w:t>
      </w:r>
      <w:r w:rsidR="00C93E16">
        <w:rPr>
          <w:b/>
          <w:noProof/>
          <w:sz w:val="24"/>
        </w:rPr>
        <w:t>336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A2695">
        <w:rPr>
          <w:rFonts w:ascii="Arial" w:eastAsia="Batang" w:hAnsi="Arial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840002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5F30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A4" w:rsidRDefault="00F93EA4" w:rsidP="00F93EA4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93EA4" w:rsidP="00F93EA4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A4" w:rsidRDefault="00F93EA4" w:rsidP="00F93EA4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93EA4" w:rsidP="00F93EA4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A4" w:rsidRDefault="00F93EA4" w:rsidP="00F93EA4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93EA4" w:rsidP="00F93EA4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2F0967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A4" w:rsidRDefault="00F93EA4" w:rsidP="00F93EA4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93EA4" w:rsidP="00F93EA4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A4" w:rsidRDefault="00F93EA4" w:rsidP="00F93EA4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93EA4" w:rsidP="00F93EA4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682287" w:rsidP="001C5C86">
            <w:pPr>
              <w:pStyle w:val="TAL"/>
            </w:pPr>
            <w:r>
              <w:t>China Mobile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Telecom Ital</w:t>
            </w:r>
            <w:r w:rsidR="00881F3C">
              <w:t>ia</w:t>
            </w:r>
            <w:bookmarkStart w:id="0" w:name="_GoBack"/>
            <w:bookmarkEnd w:id="0"/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E36" w:rsidRDefault="003C1E36">
      <w:r>
        <w:separator/>
      </w:r>
    </w:p>
  </w:endnote>
  <w:endnote w:type="continuationSeparator" w:id="0">
    <w:p w:rsidR="003C1E36" w:rsidRDefault="003C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E36" w:rsidRDefault="003C1E36">
      <w:r>
        <w:separator/>
      </w:r>
    </w:p>
  </w:footnote>
  <w:footnote w:type="continuationSeparator" w:id="0">
    <w:p w:rsidR="003C1E36" w:rsidRDefault="003C1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0967"/>
    <w:rsid w:val="002F3C41"/>
    <w:rsid w:val="002F6C5C"/>
    <w:rsid w:val="0030045C"/>
    <w:rsid w:val="003205AD"/>
    <w:rsid w:val="0033027D"/>
    <w:rsid w:val="00335FB2"/>
    <w:rsid w:val="00344158"/>
    <w:rsid w:val="00351E4B"/>
    <w:rsid w:val="00354169"/>
    <w:rsid w:val="00355CB6"/>
    <w:rsid w:val="0038516D"/>
    <w:rsid w:val="003869D7"/>
    <w:rsid w:val="00387547"/>
    <w:rsid w:val="003A1EB0"/>
    <w:rsid w:val="003C0F14"/>
    <w:rsid w:val="003C1E36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2729"/>
    <w:rsid w:val="00682237"/>
    <w:rsid w:val="0068228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1F3C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A2695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09A0"/>
    <w:rsid w:val="00B2743D"/>
    <w:rsid w:val="00B3015C"/>
    <w:rsid w:val="00B344D8"/>
    <w:rsid w:val="00B51530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C796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E16"/>
    <w:rsid w:val="00CA0968"/>
    <w:rsid w:val="00CA168E"/>
    <w:rsid w:val="00CB4236"/>
    <w:rsid w:val="00CC5220"/>
    <w:rsid w:val="00CC5D72"/>
    <w:rsid w:val="00CC72A4"/>
    <w:rsid w:val="00CD216C"/>
    <w:rsid w:val="00CD3153"/>
    <w:rsid w:val="00CF0070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45F30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3EA4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F8423-1017-4D4E-BDBA-A83EA196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Caixia77</cp:lastModifiedBy>
  <cp:revision>11</cp:revision>
  <cp:lastPrinted>2000-02-29T10:31:00Z</cp:lastPrinted>
  <dcterms:created xsi:type="dcterms:W3CDTF">2019-04-08T03:21:00Z</dcterms:created>
  <dcterms:modified xsi:type="dcterms:W3CDTF">2019-04-11T06:58:00Z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5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1554940872</vt:lpwstr>
  </property>
</Properties>
</file>